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太极集团防火、治安档案登记表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</w:t>
      </w:r>
    </w:p>
    <w:tbl>
      <w:tblPr>
        <w:tblStyle w:val="3"/>
        <w:tblW w:w="94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380"/>
        <w:gridCol w:w="2190"/>
        <w:gridCol w:w="2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门店名称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成都市青羊区光华村街</w:t>
            </w:r>
            <w:r>
              <w:rPr>
                <w:szCs w:val="21"/>
              </w:rPr>
              <w:t>66</w:t>
            </w:r>
            <w:r>
              <w:rPr>
                <w:rFonts w:hint="eastAsia"/>
                <w:szCs w:val="21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冯明会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028-87324697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212</w:t>
            </w:r>
            <w:r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3- 1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成都万全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266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6" w:type="dxa"/>
            <w:shd w:val="clear" w:color="auto" w:fill="FFFFFF"/>
          </w:tcPr>
          <w:p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>
            <w:pPr>
              <w:spacing w:line="32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跟安全有关的登记台账</w:t>
            </w:r>
            <w:r>
              <w:rPr>
                <w:sz w:val="24"/>
                <w:szCs w:val="24"/>
              </w:rPr>
              <w:t xml:space="preserve">         </w:t>
            </w:r>
          </w:p>
          <w:p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6" w:type="dxa"/>
            <w:shd w:val="clear" w:color="auto" w:fill="FFFFFF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>
      <w:pPr>
        <w:tabs>
          <w:tab w:val="left" w:pos="735"/>
        </w:tabs>
      </w:pPr>
    </w:p>
    <w:tbl>
      <w:tblPr>
        <w:tblStyle w:val="3"/>
        <w:tblpPr w:leftFromText="180" w:rightFromText="180" w:vertAnchor="text" w:tblpX="-71" w:tblpY="319"/>
        <w:tblW w:w="7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0"/>
        <w:gridCol w:w="4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7488" w:type="dxa"/>
            <w:gridSpan w:val="2"/>
          </w:tcPr>
          <w:p>
            <w:pPr>
              <w:tabs>
                <w:tab w:val="left" w:pos="735"/>
              </w:tabs>
            </w:pPr>
            <w:r>
              <w:rPr>
                <w:rFonts w:hint="eastAsia"/>
              </w:rPr>
              <w:t>●</w:t>
            </w:r>
            <w:r>
              <w:t xml:space="preserve">  </w:t>
            </w:r>
            <w:r>
              <w:rPr>
                <w:rFonts w:hint="eastAsia" w:ascii="MS Mincho" w:hAnsi="MS Mincho" w:eastAsia="MS Mincho" w:cs="MS Mincho"/>
                <w:color w:val="984806"/>
              </w:rPr>
              <w:t>▬</w:t>
            </w:r>
            <w:r>
              <w:rPr>
                <w:rFonts w:ascii="MS Mincho" w:hAnsi="MS Mincho" w:cs="MS Mincho"/>
                <w:color w:val="984806"/>
              </w:rPr>
              <w:t xml:space="preserve"> </w:t>
            </w:r>
            <w:r>
              <w:t xml:space="preserve"> </w:t>
            </w:r>
            <w:r>
              <w:rPr>
                <w:rFonts w:hint="eastAsia" w:ascii="MS Mincho" w:hAnsi="MS Mincho" w:eastAsia="MS Mincho" w:cs="MS Mincho"/>
                <w:color w:val="984806"/>
              </w:rPr>
              <w:t>▬</w:t>
            </w:r>
            <w:r>
              <w:t xml:space="preserve">                                                             </w:t>
            </w:r>
            <w:r>
              <w:rPr>
                <w:rFonts w:hint="eastAsia" w:ascii="MS Mincho" w:hAnsi="MS Mincho" w:eastAsia="MS Mincho" w:cs="MS Mincho"/>
              </w:rPr>
              <w:t>▣</w:t>
            </w:r>
          </w:p>
          <w:p>
            <w:r>
              <w:rPr>
                <w:rFonts w:hint="eastAsia" w:ascii="MS Mincho" w:hAnsi="MS Mincho" w:eastAsia="MS Mincho" w:cs="MS Mincho"/>
              </w:rPr>
              <w:t>☀</w:t>
            </w:r>
            <w:r>
              <w:rPr>
                <w:rFonts w:ascii="MS Mincho" w:hAnsi="MS Mincho" w:cs="MS Mincho"/>
              </w:rPr>
              <w:t xml:space="preserve">                     </w:t>
            </w:r>
            <w:r>
              <w:rPr>
                <w:rFonts w:hint="eastAsia" w:ascii="MS Mincho" w:hAnsi="MS Mincho" w:eastAsia="MS Mincho" w:cs="MS Mincho"/>
              </w:rPr>
              <w:t>☀</w:t>
            </w:r>
            <w:r>
              <w:rPr>
                <w:rFonts w:ascii="MS Mincho" w:hAnsi="MS Mincho" w:cs="MS Mincho"/>
              </w:rPr>
              <w:t xml:space="preserve">                                          </w:t>
            </w:r>
            <w:r>
              <w:rPr>
                <w:rFonts w:hint="eastAsia" w:ascii="MS Mincho" w:hAnsi="MS Mincho" w:eastAsia="MS Mincho" w:cs="MS Mincho"/>
              </w:rPr>
              <w:t>☀</w:t>
            </w:r>
            <w:r>
              <w:rPr>
                <w:rFonts w:ascii="MS Mincho" w:hAnsi="MS Mincho" w:cs="MS Mincho"/>
              </w:rPr>
              <w:t xml:space="preserve"> </w:t>
            </w:r>
          </w:p>
          <w:p>
            <w:pPr>
              <w:tabs>
                <w:tab w:val="left" w:pos="2325"/>
              </w:tabs>
            </w:pPr>
            <w:r>
              <w:tab/>
            </w:r>
          </w:p>
          <w:p>
            <w:pPr>
              <w:tabs>
                <w:tab w:val="left" w:pos="2325"/>
              </w:tabs>
            </w:pPr>
            <w:r>
              <w:t xml:space="preserve">                     </w:t>
            </w:r>
            <w:r>
              <w:rPr>
                <w:rFonts w:hint="eastAsia"/>
                <w:color w:val="C00000"/>
              </w:rPr>
              <w:t>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10" w:type="dxa"/>
          <w:trHeight w:val="3570" w:hRule="atLeast"/>
        </w:trPr>
        <w:tc>
          <w:tcPr>
            <w:tcW w:w="4778" w:type="dxa"/>
            <w:tcBorders>
              <w:bottom w:val="nil"/>
            </w:tcBorders>
          </w:tcPr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  <w:r>
              <w:rPr>
                <w:rFonts w:hint="eastAsia" w:ascii="MS Mincho" w:hAnsi="MS Mincho" w:eastAsia="MS Mincho" w:cs="MS Mincho"/>
              </w:rPr>
              <w:t>▣</w:t>
            </w: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☼</w:t>
            </w: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☼</w:t>
            </w:r>
          </w:p>
          <w:p>
            <w:pPr>
              <w:tabs>
                <w:tab w:val="left" w:pos="735"/>
              </w:tabs>
              <w:rPr>
                <w:rFonts w:ascii="MS Mincho" w:eastAsia="MS Mincho" w:cs="MS Mincho"/>
              </w:rPr>
            </w:pPr>
          </w:p>
          <w:p>
            <w:pPr>
              <w:tabs>
                <w:tab w:val="left" w:pos="735"/>
              </w:tabs>
            </w:pPr>
            <w:r>
              <w:rPr>
                <w:rFonts w:hint="eastAsia" w:ascii="MS Mincho" w:hAnsi="MS Mincho" w:eastAsia="MS Mincho" w:cs="MS Mincho"/>
              </w:rPr>
              <w:t>☀</w:t>
            </w:r>
            <w:r>
              <w:rPr>
                <w:rFonts w:ascii="MS Mincho" w:hAnsi="MS Mincho" w:cs="MS Mincho"/>
              </w:rPr>
              <w:t xml:space="preserve">                  </w:t>
            </w:r>
            <w:r>
              <w:rPr>
                <w:rFonts w:hint="eastAsia"/>
              </w:rPr>
              <w:t>▲</w:t>
            </w:r>
            <w:r>
              <w:t xml:space="preserve">                  </w:t>
            </w:r>
            <w:r>
              <w:rPr>
                <w:rFonts w:hint="eastAsia" w:ascii="MS Mincho" w:hAnsi="MS Mincho" w:eastAsia="MS Mincho" w:cs="MS Mincho"/>
              </w:rPr>
              <w:t>☀</w:t>
            </w:r>
          </w:p>
        </w:tc>
      </w:tr>
    </w:tbl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</w:p>
    <w:p>
      <w:pPr>
        <w:tabs>
          <w:tab w:val="left" w:pos="735"/>
        </w:tabs>
      </w:pPr>
      <w:r>
        <w:t xml:space="preserve">                                             </w:t>
      </w:r>
      <w:r>
        <w:rPr>
          <w:rFonts w:hint="eastAsia"/>
        </w:rPr>
        <w:t>入口</w:t>
      </w:r>
    </w:p>
    <w:p>
      <w:pPr>
        <w:tabs>
          <w:tab w:val="left" w:pos="735"/>
        </w:tabs>
      </w:pPr>
    </w:p>
    <w:p>
      <w:pPr>
        <w:tabs>
          <w:tab w:val="left" w:pos="735"/>
        </w:tabs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 xml:space="preserve">                                   </w:t>
      </w:r>
      <w:r>
        <w:rPr>
          <w:rFonts w:hint="eastAsia"/>
        </w:rPr>
        <w:t>光华村店消防平面图</w:t>
      </w:r>
    </w:p>
    <w:p>
      <w:pPr>
        <w:tabs>
          <w:tab w:val="left" w:pos="735"/>
        </w:tabs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2249170</wp:posOffset>
                </wp:positionV>
                <wp:extent cx="238125" cy="75565"/>
                <wp:effectExtent l="4445" t="4445" r="5080" b="15240"/>
                <wp:wrapNone/>
                <wp:docPr id="4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75565"/>
                        </a:xfrm>
                        <a:prstGeom prst="flowChartProcess">
                          <a:avLst/>
                        </a:prstGeom>
                        <a:solidFill>
                          <a:srgbClr val="E46C0A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09" type="#_x0000_t109" style="position:absolute;left:0pt;margin-left:234.6pt;margin-top:177.1pt;height:5.95pt;width:18.75pt;z-index:251658240;mso-width-relative:page;mso-height-relative:page;" fillcolor="#E46C0A" filled="t" stroked="t" coordsize="21600,21600" o:gfxdata="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xmCInZAAAACwEAAA8AAAAAAAAAAQAgAAAAIgAAAGRycy9kb3ducmV2LnhtbFBL&#10;AQIUABQAAAAIAIdO4kA98edL9QEAAOADAAAOAAAAAAAAAAEAIAAAACg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770890</wp:posOffset>
                </wp:positionV>
                <wp:extent cx="5389880" cy="3382645"/>
                <wp:effectExtent l="4445" t="4445" r="15875" b="22860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880" cy="33826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605" h="5220">
                              <a:moveTo>
                                <a:pt x="150" y="60"/>
                              </a:moveTo>
                              <a:lnTo>
                                <a:pt x="4035" y="60"/>
                              </a:lnTo>
                              <a:lnTo>
                                <a:pt x="4035" y="150"/>
                              </a:lnTo>
                              <a:lnTo>
                                <a:pt x="7725" y="150"/>
                              </a:lnTo>
                              <a:lnTo>
                                <a:pt x="7725" y="1620"/>
                              </a:lnTo>
                              <a:lnTo>
                                <a:pt x="7725" y="1935"/>
                              </a:lnTo>
                              <a:lnTo>
                                <a:pt x="7770" y="1920"/>
                              </a:lnTo>
                              <a:lnTo>
                                <a:pt x="7770" y="1365"/>
                              </a:lnTo>
                              <a:lnTo>
                                <a:pt x="8595" y="1365"/>
                              </a:lnTo>
                              <a:lnTo>
                                <a:pt x="8595" y="1590"/>
                              </a:lnTo>
                              <a:lnTo>
                                <a:pt x="9780" y="1590"/>
                              </a:lnTo>
                              <a:lnTo>
                                <a:pt x="9780" y="2100"/>
                              </a:lnTo>
                              <a:lnTo>
                                <a:pt x="9840" y="2100"/>
                              </a:lnTo>
                              <a:lnTo>
                                <a:pt x="9840" y="1590"/>
                              </a:lnTo>
                              <a:lnTo>
                                <a:pt x="10530" y="1590"/>
                              </a:lnTo>
                              <a:lnTo>
                                <a:pt x="10530" y="2385"/>
                              </a:lnTo>
                              <a:lnTo>
                                <a:pt x="7725" y="2385"/>
                              </a:lnTo>
                              <a:lnTo>
                                <a:pt x="7740" y="2445"/>
                              </a:lnTo>
                              <a:lnTo>
                                <a:pt x="8985" y="2445"/>
                              </a:lnTo>
                              <a:lnTo>
                                <a:pt x="8985" y="3345"/>
                              </a:lnTo>
                              <a:lnTo>
                                <a:pt x="8895" y="3345"/>
                              </a:lnTo>
                              <a:lnTo>
                                <a:pt x="8895" y="5145"/>
                              </a:lnTo>
                              <a:lnTo>
                                <a:pt x="7410" y="5145"/>
                              </a:lnTo>
                              <a:lnTo>
                                <a:pt x="7410" y="5220"/>
                              </a:lnTo>
                              <a:lnTo>
                                <a:pt x="8985" y="5205"/>
                              </a:lnTo>
                              <a:lnTo>
                                <a:pt x="8985" y="3405"/>
                              </a:lnTo>
                              <a:lnTo>
                                <a:pt x="9060" y="3420"/>
                              </a:lnTo>
                              <a:lnTo>
                                <a:pt x="9060" y="2445"/>
                              </a:lnTo>
                              <a:lnTo>
                                <a:pt x="10605" y="2445"/>
                              </a:lnTo>
                              <a:lnTo>
                                <a:pt x="10605" y="1530"/>
                              </a:lnTo>
                              <a:lnTo>
                                <a:pt x="8670" y="1530"/>
                              </a:lnTo>
                              <a:lnTo>
                                <a:pt x="8670" y="1305"/>
                              </a:lnTo>
                              <a:lnTo>
                                <a:pt x="7785" y="1305"/>
                              </a:lnTo>
                              <a:lnTo>
                                <a:pt x="7785" y="90"/>
                              </a:lnTo>
                              <a:lnTo>
                                <a:pt x="4125" y="90"/>
                              </a:lnTo>
                              <a:lnTo>
                                <a:pt x="4125" y="0"/>
                              </a:lnTo>
                              <a:lnTo>
                                <a:pt x="75" y="0"/>
                              </a:lnTo>
                              <a:lnTo>
                                <a:pt x="75" y="1425"/>
                              </a:lnTo>
                              <a:lnTo>
                                <a:pt x="0" y="1425"/>
                              </a:lnTo>
                              <a:lnTo>
                                <a:pt x="0" y="2385"/>
                              </a:lnTo>
                              <a:lnTo>
                                <a:pt x="1845" y="2385"/>
                              </a:lnTo>
                              <a:lnTo>
                                <a:pt x="1845" y="2430"/>
                              </a:lnTo>
                              <a:lnTo>
                                <a:pt x="2310" y="2430"/>
                              </a:lnTo>
                              <a:lnTo>
                                <a:pt x="2295" y="2385"/>
                              </a:lnTo>
                              <a:lnTo>
                                <a:pt x="3930" y="2355"/>
                              </a:lnTo>
                              <a:lnTo>
                                <a:pt x="3930" y="5115"/>
                              </a:lnTo>
                              <a:lnTo>
                                <a:pt x="3930" y="5070"/>
                              </a:lnTo>
                              <a:lnTo>
                                <a:pt x="3930" y="5115"/>
                              </a:lnTo>
                              <a:lnTo>
                                <a:pt x="3930" y="5040"/>
                              </a:lnTo>
                              <a:lnTo>
                                <a:pt x="3930" y="5220"/>
                              </a:lnTo>
                              <a:lnTo>
                                <a:pt x="6135" y="5220"/>
                              </a:lnTo>
                              <a:lnTo>
                                <a:pt x="6150" y="5160"/>
                              </a:lnTo>
                              <a:lnTo>
                                <a:pt x="3990" y="5160"/>
                              </a:lnTo>
                              <a:lnTo>
                                <a:pt x="3990" y="2295"/>
                              </a:lnTo>
                              <a:lnTo>
                                <a:pt x="75" y="2295"/>
                              </a:lnTo>
                              <a:lnTo>
                                <a:pt x="75" y="1515"/>
                              </a:lnTo>
                              <a:lnTo>
                                <a:pt x="135" y="1515"/>
                              </a:lnTo>
                              <a:lnTo>
                                <a:pt x="150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60.4pt;margin-top:60.7pt;height:266.35pt;width:424.4pt;z-index:251657216;mso-width-relative:page;mso-height-relative:page;" fillcolor="#FFFFFF" filled="t" stroked="t" coordsize="10605,5220" o:gfxdata="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Cs/5mo3AAAAAwBAAAPAAAAAAAAAAEAIAAAACIAAABkcnMvZG93bnJldi54bWxQSwECFAAU&#10;AAAACACHTuJAZpvTF3wDAACRDQAADgAAAAAAAAABACAAAAArAQAAZHJzL2Uyb0RvYy54bWxQSwUG&#10;AAAAAAYABgBZAQAAGQcAAAAA&#10;" path="m150,60l4035,60,4035,150,7725,150,7725,1620,7725,1935,7770,1920,7770,1365,8595,1365,8595,1590,9780,1590,9780,2100,9840,2100,9840,1590,10530,1590,10530,2385,7725,2385,7740,2445,8985,2445,8985,3345,8895,3345,8895,5145,7410,5145,7410,5220,8985,5205,8985,3405,9060,3420,9060,2445,10605,2445,10605,1530,8670,1530,8670,1305,7785,1305,7785,90,4125,90,4125,0,75,0,75,1425,0,1425,0,2385,1845,2385,1845,2430,2310,2430,2295,2385,3930,2355,3930,5115,3930,5070,3930,5115,3930,5040,3930,5220,6135,5220,6150,5160,3990,5160,3990,2295,75,2295,75,1515,135,1515,150,60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5960745</wp:posOffset>
                </wp:positionH>
                <wp:positionV relativeFrom="paragraph">
                  <wp:posOffset>1905635</wp:posOffset>
                </wp:positionV>
                <wp:extent cx="180975" cy="209550"/>
                <wp:effectExtent l="4445" t="4445" r="5080" b="14605"/>
                <wp:wrapNone/>
                <wp:docPr id="6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095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85" h="330">
                              <a:moveTo>
                                <a:pt x="0" y="75"/>
                              </a:moveTo>
                              <a:lnTo>
                                <a:pt x="195" y="75"/>
                              </a:lnTo>
                              <a:lnTo>
                                <a:pt x="210" y="315"/>
                              </a:lnTo>
                              <a:lnTo>
                                <a:pt x="285" y="330"/>
                              </a:lnTo>
                              <a:lnTo>
                                <a:pt x="285" y="15"/>
                              </a:lnTo>
                              <a:lnTo>
                                <a:pt x="45" y="15"/>
                              </a:lnTo>
                              <a:lnTo>
                                <a:pt x="45" y="15"/>
                              </a:lnTo>
                              <a:lnTo>
                                <a:pt x="30" y="0"/>
                              </a:lnTo>
                              <a:lnTo>
                                <a:pt x="0" y="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" o:spid="_x0000_s1026" o:spt="100" style="position:absolute;left:0pt;margin-left:469.35pt;margin-top:150.05pt;height:16.5pt;width:14.25pt;z-index:251660288;mso-width-relative:page;mso-height-relative:page;" fillcolor="#FFFFFF" filled="t" stroked="t" coordsize="285,330" o:gfxdata="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L6yIjbAAAACwEAAA8AAAAAAAAAAQAgAAAAIgAAAGRycy9kb3ducmV2LnhtbFBLAQIUABQAAAAI&#10;AIdO4kB8UZr3XAIAAIAFAAAOAAAAAAAAAAEAIAAAACoBAABkcnMvZTJvRG9jLnhtbFBLBQYAAAAA&#10;BgAGAFkBAAD4BQAAAAA=&#10;" path="m0,75l195,75,210,315,285,330,285,15,45,15,45,15,30,0,0,75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4514850</wp:posOffset>
                </wp:positionV>
                <wp:extent cx="4674235" cy="914400"/>
                <wp:effectExtent l="4445" t="4445" r="7620" b="14605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4235" cy="9144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9525" cap="sq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图标：</w:t>
                            </w:r>
                          </w:p>
                          <w:p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消火栓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⊙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烟感探测器</w:t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☀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红外线探测器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空调</w:t>
                            </w:r>
                          </w:p>
                          <w:p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▣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灭火器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安全出口标志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☺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摄像机</w:t>
                            </w:r>
                            <w:r>
                              <w:rPr>
                                <w:szCs w:val="21"/>
                              </w:rPr>
                              <w:t xml:space="preserve">   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  <w:t>☼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应急照明灯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 w:ascii="MS Mincho" w:hAnsi="MS Mincho" w:eastAsia="MS Mincho" w:cs="MS Mincho"/>
                                <w:sz w:val="24"/>
                                <w:szCs w:val="24"/>
                              </w:rPr>
                              <w:t>✲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喷淋头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△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疏散指示标志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  <w:color w:val="984806"/>
                              </w:rPr>
                              <w:t>▬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窗户</w:t>
                            </w:r>
                            <w:r>
                              <w:t xml:space="preserve">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▤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消防疏散引导箱</w:t>
                            </w:r>
                            <w:r>
                              <w:t xml:space="preserve">               </w:t>
                            </w:r>
                            <w:r>
                              <w:rPr>
                                <w:szCs w:val="21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4.9pt;margin-top:355.5pt;height:72pt;width:368.05pt;z-index:251656192;mso-width-relative:page;mso-height-relative:page;" fillcolor="#D9D9D9" filled="t" stroked="t" coordsize="21600,21600" o:gfxdata="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wWcCtgAAAAJAQAADwAAAAAAAAABACAAAAAiAAAAZHJzL2Rvd25yZXYueG1sUEsB&#10;AhQAFAAAAAgAh07iQAVmpZf1AQAA5wMAAA4AAAAAAAAAAQAgAAAAJwEAAGRycy9lMm9Eb2MueG1s&#10;UEsFBgAAAAAGAAYAWQEAAI4FAAAAAA==&#10;">
                <v:fill on="t" focussize="0,0"/>
                <v:stroke color="#000000" joinstyle="miter" dashstyle="1 1" endcap="square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图标：</w:t>
                      </w:r>
                    </w:p>
                    <w:p>
                      <w:pPr>
                        <w:spacing w:line="280" w:lineRule="exact"/>
                      </w:pP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消火栓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⊙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烟感探测器</w:t>
                      </w:r>
                      <w:r>
                        <w:t xml:space="preserve">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☀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红外线探测器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●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空调</w:t>
                      </w:r>
                    </w:p>
                    <w:p>
                      <w:pPr>
                        <w:spacing w:line="280" w:lineRule="exact"/>
                      </w:pPr>
                      <w:r>
                        <w:rPr>
                          <w:rFonts w:hint="eastAsia" w:ascii="MS Mincho" w:hAnsi="MS Mincho" w:eastAsia="MS Mincho" w:cs="MS Mincho"/>
                        </w:rPr>
                        <w:t>▣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灭火器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▲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安全出口标志</w:t>
                      </w:r>
                      <w:r>
                        <w:t xml:space="preserve">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☺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</w:rPr>
                        <w:t>摄像机</w:t>
                      </w:r>
                      <w:r>
                        <w:rPr>
                          <w:szCs w:val="21"/>
                        </w:rPr>
                        <w:t xml:space="preserve">       </w:t>
                      </w:r>
                      <w: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  <w:t>☼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应急照明灯</w:t>
                      </w:r>
                      <w:r>
                        <w:rPr>
                          <w:szCs w:val="21"/>
                        </w:rPr>
                        <w:t xml:space="preserve">  </w:t>
                      </w:r>
                    </w:p>
                    <w:p>
                      <w:pPr>
                        <w:spacing w:line="280" w:lineRule="exact"/>
                      </w:pPr>
                      <w:r>
                        <w:rPr>
                          <w:rFonts w:hint="eastAsia" w:ascii="MS Mincho" w:hAnsi="MS Mincho" w:eastAsia="MS Mincho" w:cs="MS Mincho"/>
                          <w:sz w:val="24"/>
                          <w:szCs w:val="24"/>
                        </w:rPr>
                        <w:t>✲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喷淋头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△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疏散指示标志</w:t>
                      </w:r>
                      <w:r>
                        <w:t xml:space="preserve">    </w:t>
                      </w:r>
                      <w:r>
                        <w:rPr>
                          <w:rFonts w:hint="eastAsia" w:ascii="MS Mincho" w:hAnsi="MS Mincho" w:eastAsia="MS Mincho" w:cs="MS Mincho"/>
                          <w:color w:val="984806"/>
                        </w:rPr>
                        <w:t>▬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窗户</w:t>
                      </w:r>
                      <w:r>
                        <w:t xml:space="preserve">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▤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消防疏散引导箱</w:t>
                      </w:r>
                      <w:r>
                        <w:t xml:space="preserve">               </w:t>
                      </w:r>
                      <w:r>
                        <w:rPr>
                          <w:szCs w:val="21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-64135</wp:posOffset>
                </wp:positionV>
                <wp:extent cx="8915400" cy="5565775"/>
                <wp:effectExtent l="5080" t="5080" r="13970" b="1079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0" cy="556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请各门店画出本店草图，按图标将店内有的内容列在平面图上，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如下参考图：</w:t>
                            </w:r>
                            <w:r>
                              <w:t xml:space="preserve">                                                     </w:t>
                            </w:r>
                          </w:p>
                          <w:p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 xml:space="preserve">                                               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</w:rPr>
                              <w:t>药店消防平面图</w:t>
                            </w:r>
                          </w:p>
                          <w:p>
                            <w:r>
                              <w:rPr>
                                <w:b/>
                                <w:bCs/>
                              </w:rPr>
                              <w:t xml:space="preserve">        </w:t>
                            </w:r>
                            <w:r>
                              <w:t xml:space="preserve">                         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t xml:space="preserve">            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</w:t>
                            </w:r>
                            <w:r>
                              <w:rPr>
                                <w:rFonts w:hint="eastAsia"/>
                              </w:rPr>
                              <w:t>⊙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△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t xml:space="preserve">                 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⊙</w:t>
                            </w:r>
                            <w:r>
                              <w:t xml:space="preserve">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          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▣</w:t>
                            </w:r>
                            <w:r>
                              <w:t xml:space="preserve"> </w:t>
                            </w:r>
                          </w:p>
                          <w:p>
                            <w:r>
                              <w:t xml:space="preserve">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  <w:t>☼</w:t>
                            </w:r>
                            <w:r>
                              <w:t xml:space="preserve">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⊙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</w:t>
                            </w:r>
                          </w:p>
                          <w:p>
                            <w:r>
                              <w:t xml:space="preserve">                                                     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✲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  <w:t>☼</w:t>
                            </w:r>
                            <w:r>
                              <w:rPr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420"/>
                            </w:pPr>
                          </w:p>
                          <w:p>
                            <w: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☀</w:t>
                            </w:r>
                            <w:r>
                              <w:t xml:space="preserve"> 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☀</w:t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☀</w:t>
                            </w:r>
                            <w:r>
                              <w:t xml:space="preserve">    </w:t>
                            </w:r>
                          </w:p>
                          <w:p>
                            <w:r>
                              <w:t xml:space="preserve">                                                              </w:t>
                            </w: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>
                              <w:t xml:space="preserve">                                              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                                          </w:t>
                            </w:r>
                          </w:p>
                          <w:p>
                            <w:pPr>
                              <w:ind w:firstLine="420"/>
                            </w:pPr>
                          </w:p>
                          <w:p>
                            <w:pPr>
                              <w:ind w:firstLine="420"/>
                            </w:pPr>
                            <w:r>
                              <w:t xml:space="preserve">                                                                                  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⊙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  <w:sz w:val="24"/>
                                <w:szCs w:val="24"/>
                              </w:rPr>
                              <w:t>☀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●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  <w:sz w:val="24"/>
                                <w:szCs w:val="24"/>
                              </w:rPr>
                              <w:t>▣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△</w:t>
                            </w:r>
                            <w:r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  <w:t>☼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  <w:color w:val="984806"/>
                              </w:rPr>
                              <w:t>▬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☺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  <w:sz w:val="24"/>
                                <w:szCs w:val="24"/>
                              </w:rPr>
                              <w:t>✲</w:t>
                            </w:r>
                            <w:r>
                              <w:rPr>
                                <w:rFonts w:hint="eastAsia" w:ascii="MS Mincho" w:hAnsi="MS Mincho" w:eastAsia="MS Mincho" w:cs="MS Mincho"/>
                              </w:rPr>
                              <w:t>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-2pt;margin-top:-5.05pt;height:438.25pt;width:702pt;z-index:251655168;mso-width-relative:page;mso-height-relative:page;" fillcolor="#FFFFFF" filled="t" stroked="t" coordsize="21600,21600" o:gfxdata="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Sy+ttkAAAALAQAADwAAAAAAAAABACAAAAAiAAAAZHJzL2Rvd25yZXYueG1sUEsBAhQA&#10;FAAAAAgAh07iQEaBMkrxAQAA6QMAAA4AAAAAAAAAAQAgAAAAKAEAAGRycy9lMm9Eb2MueG1sUEsF&#10;BgAAAAAGAAYAWQEAAIsFAAAAAA==&#10;">
                <v:fill on="t" focussize="0,0"/>
                <v:stroke color="#0000FF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请各门店画出本店草图，按图标将店内有的内容列在平面图上，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如下参考图：</w:t>
                      </w:r>
                      <w:r>
                        <w:t xml:space="preserve">                                                     </w:t>
                      </w:r>
                    </w:p>
                    <w:p>
                      <w:pPr>
                        <w:rPr>
                          <w:sz w:val="36"/>
                          <w:szCs w:val="36"/>
                        </w:rPr>
                      </w:pPr>
                      <w:r>
                        <w:t xml:space="preserve">                                                   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</w:rPr>
                        <w:t>药店消防平面图</w:t>
                      </w:r>
                    </w:p>
                    <w:p>
                      <w:r>
                        <w:rPr>
                          <w:b/>
                          <w:bCs/>
                        </w:rPr>
                        <w:t xml:space="preserve">        </w:t>
                      </w:r>
                      <w:r>
                        <w:t xml:space="preserve">                                       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</w:t>
                      </w: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t xml:space="preserve">                          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</w:t>
                      </w:r>
                      <w:r>
                        <w:rPr>
                          <w:rFonts w:hint="eastAsia"/>
                        </w:rPr>
                        <w:t>⊙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      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△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</w:t>
                      </w: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t xml:space="preserve">                         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⊙</w:t>
                      </w:r>
                      <w:r>
                        <w:t xml:space="preserve">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          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▣</w:t>
                      </w:r>
                      <w:r>
                        <w:t xml:space="preserve"> </w:t>
                      </w:r>
                    </w:p>
                    <w:p>
                      <w:r>
                        <w:t xml:space="preserve">                                                        </w:t>
                      </w:r>
                      <w:r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  <w:t>☼</w:t>
                      </w:r>
                      <w:r>
                        <w:t xml:space="preserve">              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⊙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</w:t>
                      </w:r>
                    </w:p>
                    <w:p>
                      <w:r>
                        <w:t xml:space="preserve">                                                     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✲</w:t>
                      </w:r>
                      <w:r>
                        <w:t xml:space="preserve">     </w:t>
                      </w:r>
                      <w:r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  <w:t>☼</w:t>
                      </w:r>
                      <w:r>
                        <w:rPr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ind w:firstLine="420"/>
                      </w:pPr>
                    </w:p>
                    <w:p>
                      <w:r>
                        <w:t xml:space="preserve">                                                             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☀</w:t>
                      </w:r>
                      <w:r>
                        <w:t xml:space="preserve"> 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☀</w:t>
                      </w:r>
                      <w:r>
                        <w:t xml:space="preserve">      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☀</w:t>
                      </w:r>
                      <w:r>
                        <w:t xml:space="preserve">    </w:t>
                      </w:r>
                    </w:p>
                    <w:p>
                      <w:r>
                        <w:t xml:space="preserve">                                                              </w:t>
                      </w:r>
                      <w:r>
                        <w:rPr>
                          <w:rFonts w:hint="eastAsia"/>
                        </w:rPr>
                        <w:t>●</w:t>
                      </w:r>
                      <w:r>
                        <w:t xml:space="preserve">                                                                      </w:t>
                      </w: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                                          </w:t>
                      </w:r>
                    </w:p>
                    <w:p>
                      <w:pPr>
                        <w:ind w:firstLine="420"/>
                      </w:pPr>
                    </w:p>
                    <w:p>
                      <w:pPr>
                        <w:ind w:firstLine="420"/>
                      </w:pPr>
                      <w:r>
                        <w:t xml:space="preserve">                                                                                  </w:t>
                      </w: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⊙</w:t>
                      </w:r>
                      <w:r>
                        <w:rPr>
                          <w:rFonts w:hint="eastAsia" w:ascii="MS Mincho" w:hAnsi="MS Mincho" w:eastAsia="MS Mincho" w:cs="MS Mincho"/>
                          <w:sz w:val="24"/>
                          <w:szCs w:val="24"/>
                        </w:rPr>
                        <w:t>☀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●</w:t>
                      </w:r>
                      <w:r>
                        <w:rPr>
                          <w:rFonts w:hint="eastAsia" w:ascii="MS Mincho" w:hAnsi="MS Mincho" w:eastAsia="MS Mincho" w:cs="MS Mincho"/>
                          <w:sz w:val="24"/>
                          <w:szCs w:val="24"/>
                        </w:rPr>
                        <w:t>▣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▲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△</w:t>
                      </w:r>
                      <w:r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  <w:t>☼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 w:ascii="MS Mincho" w:hAnsi="MS Mincho" w:eastAsia="MS Mincho" w:cs="MS Mincho"/>
                          <w:color w:val="984806"/>
                        </w:rPr>
                        <w:t>▬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☺</w:t>
                      </w:r>
                      <w:r>
                        <w:rPr>
                          <w:rFonts w:hint="eastAsia" w:ascii="MS Mincho" w:hAnsi="MS Mincho" w:eastAsia="MS Mincho" w:cs="MS Mincho"/>
                          <w:sz w:val="24"/>
                          <w:szCs w:val="24"/>
                        </w:rPr>
                        <w:t>✲</w:t>
                      </w:r>
                      <w:r>
                        <w:rPr>
                          <w:rFonts w:hint="eastAsia" w:ascii="MS Mincho" w:hAnsi="MS Mincho" w:eastAsia="MS Mincho" w:cs="MS Mincho"/>
                        </w:rPr>
                        <w:t>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3944620</wp:posOffset>
                </wp:positionV>
                <wp:extent cx="95250" cy="75565"/>
                <wp:effectExtent l="8890" t="8890" r="10160" b="10795"/>
                <wp:wrapNone/>
                <wp:docPr id="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7556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27" type="#_x0000_t127" style="position:absolute;left:0pt;margin-left:427.35pt;margin-top:310.6pt;height:5.95pt;width:7.5pt;z-index:251659264;mso-width-relative:page;mso-height-relative:page;" fillcolor="#000000" filled="t" stroked="t" coordsize="21600,21600" o:gfxdata="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3&#10;QKdi2AAAAAsBAAAPAAAAAAAAAAEAIAAAACIAAABkcnMvZG93bnJldi54bWxQSwECFAAUAAAACACH&#10;TuJAtj6dkOsBAADf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70"/>
    <w:rsid w:val="00043537"/>
    <w:rsid w:val="00051B07"/>
    <w:rsid w:val="000D5118"/>
    <w:rsid w:val="0016533F"/>
    <w:rsid w:val="00246910"/>
    <w:rsid w:val="00266C83"/>
    <w:rsid w:val="00300585"/>
    <w:rsid w:val="00311E70"/>
    <w:rsid w:val="00330E76"/>
    <w:rsid w:val="00332175"/>
    <w:rsid w:val="003624A8"/>
    <w:rsid w:val="003F2FAE"/>
    <w:rsid w:val="00545B41"/>
    <w:rsid w:val="00552C99"/>
    <w:rsid w:val="0069607D"/>
    <w:rsid w:val="006B70ED"/>
    <w:rsid w:val="00762664"/>
    <w:rsid w:val="00763323"/>
    <w:rsid w:val="00A1221E"/>
    <w:rsid w:val="00A87D18"/>
    <w:rsid w:val="00B411E7"/>
    <w:rsid w:val="00BB66FD"/>
    <w:rsid w:val="00BF262E"/>
    <w:rsid w:val="00C24698"/>
    <w:rsid w:val="00C971BD"/>
    <w:rsid w:val="00CC767A"/>
    <w:rsid w:val="00CE4BC4"/>
    <w:rsid w:val="00D741A5"/>
    <w:rsid w:val="00E16C8D"/>
    <w:rsid w:val="00E66507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7F3025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3</Pages>
  <Words>130</Words>
  <Characters>746</Characters>
  <Lines>0</Lines>
  <Paragraphs>0</Paragraphs>
  <TotalTime>0</TotalTime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2016-09-17T02:21:00Z</dcterms:created>
  <dc:creator>Sky123.Org</dc:creator>
  <cp:lastModifiedBy>Administrator</cp:lastModifiedBy>
  <dcterms:modified xsi:type="dcterms:W3CDTF">2016-09-18T08:03:27Z</dcterms:modified>
  <dc:title>太极集团防火、治安档案登记表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